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2DA292" w14:textId="68B0C14C" w:rsidR="00D116AE" w:rsidRPr="00933B0A" w:rsidRDefault="0544732D" w:rsidP="2D50A328">
      <w:pPr>
        <w:spacing w:after="240"/>
        <w:rPr>
          <w:rFonts w:ascii="Arial" w:eastAsia="Arial" w:hAnsi="Arial" w:cs="Arial"/>
          <w:color w:val="000000" w:themeColor="accent2"/>
          <w:sz w:val="24"/>
          <w:szCs w:val="24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7E4B0616" w14:textId="709A5CB1" w:rsidR="00D116AE" w:rsidRPr="00933B0A" w:rsidRDefault="001C2D79" w:rsidP="0146A9B9">
      <w:pPr>
        <w:spacing w:after="160"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 xml:space="preserve">SSA-L </w:t>
      </w:r>
      <w:r w:rsidR="772A61DC"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2</w:t>
      </w:r>
    </w:p>
    <w:p w14:paraId="6D6E64A4" w14:textId="148DF3AB" w:rsidR="00D116AE" w:rsidRPr="00933B0A" w:rsidRDefault="0544732D" w:rsidP="2D50A328">
      <w:pPr>
        <w:spacing w:after="0" w:line="300" w:lineRule="atLeast"/>
        <w:jc w:val="center"/>
      </w:pPr>
      <w:r w:rsidRPr="00933B0A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Tilbudsskjema</w:t>
      </w:r>
    </w:p>
    <w:p w14:paraId="3A331E10" w14:textId="1F837499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55BD32A" w14:textId="4E827496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42BD35D8" w14:textId="39BC40E1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865FF7E" w14:textId="27EDC1E9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0D83CAC2" w14:textId="3873B842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12E7CAA" w14:textId="2F8562E9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92C3708" w14:textId="30C018DE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50CD784B" w14:textId="45EA5AAE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E7C6C56" w14:textId="7910DD95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7FF59CED" w14:textId="00AEB8B4" w:rsidR="00D116AE" w:rsidRPr="00933B0A" w:rsidRDefault="772A61DC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933B0A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16D52DB5" w14:textId="415B1C3F" w:rsidR="00D116AE" w:rsidRPr="00933B0A" w:rsidRDefault="00D116AE" w:rsidP="0146A9B9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E2A1439" w14:textId="63F439CF" w:rsidR="00D116AE" w:rsidRPr="00933B0A" w:rsidRDefault="00D116AE" w:rsidP="0146A9B9">
      <w:pPr>
        <w:spacing w:after="0" w:line="240" w:lineRule="auto"/>
        <w:jc w:val="left"/>
      </w:pPr>
    </w:p>
    <w:p w14:paraId="50D5EFBD" w14:textId="780582EA" w:rsidR="00D116AE" w:rsidRPr="00933B0A" w:rsidRDefault="00D116AE" w:rsidP="0146A9B9">
      <w:pPr>
        <w:spacing w:after="0"/>
      </w:pPr>
    </w:p>
    <w:p w14:paraId="5F36D12F" w14:textId="12B4A717" w:rsidR="0146A9B9" w:rsidRPr="00933B0A" w:rsidRDefault="0146A9B9" w:rsidP="0146A9B9"/>
    <w:p w14:paraId="6E8EA1D3" w14:textId="31DD71C5" w:rsidR="0146A9B9" w:rsidRPr="00933B0A" w:rsidRDefault="0146A9B9" w:rsidP="0146A9B9"/>
    <w:p w14:paraId="2E49442B" w14:textId="08FA619B" w:rsidR="0146A9B9" w:rsidRPr="00933B0A" w:rsidRDefault="0146A9B9" w:rsidP="0146A9B9"/>
    <w:p w14:paraId="6C834B8B" w14:textId="24C6BB87" w:rsidR="0146A9B9" w:rsidRPr="00933B0A" w:rsidRDefault="0146A9B9" w:rsidP="0146A9B9"/>
    <w:p w14:paraId="43919EA3" w14:textId="03484514" w:rsidR="0146A9B9" w:rsidRPr="00933B0A" w:rsidRDefault="0146A9B9" w:rsidP="0146A9B9"/>
    <w:p w14:paraId="1F01232B" w14:textId="46245FA3" w:rsidR="0146A9B9" w:rsidRPr="00933B0A" w:rsidRDefault="0146A9B9" w:rsidP="0146A9B9"/>
    <w:p w14:paraId="07F5AF63" w14:textId="2A791378" w:rsidR="0146A9B9" w:rsidRPr="00933B0A" w:rsidRDefault="0146A9B9" w:rsidP="0146A9B9"/>
    <w:p w14:paraId="27CC4491" w14:textId="610FAC91" w:rsidR="0146A9B9" w:rsidRPr="00933B0A" w:rsidRDefault="0146A9B9" w:rsidP="0146A9B9"/>
    <w:p w14:paraId="149CF15C" w14:textId="62D32A59" w:rsidR="0146A9B9" w:rsidRPr="00933B0A" w:rsidRDefault="0146A9B9" w:rsidP="0146A9B9"/>
    <w:p w14:paraId="0975ADCB" w14:textId="22C8E7B5" w:rsidR="0146A9B9" w:rsidRPr="00933B0A" w:rsidRDefault="0146A9B9" w:rsidP="0146A9B9"/>
    <w:p w14:paraId="6E427672" w14:textId="77777777" w:rsidR="00BA140A" w:rsidRPr="00933B0A" w:rsidRDefault="00BA140A" w:rsidP="0146A9B9"/>
    <w:p w14:paraId="17B69A95" w14:textId="77777777" w:rsidR="00BA140A" w:rsidRPr="00933B0A" w:rsidRDefault="00BA140A" w:rsidP="0146A9B9"/>
    <w:p w14:paraId="7ECA5789" w14:textId="77777777" w:rsidR="00BA140A" w:rsidRPr="00933B0A" w:rsidRDefault="00BA140A" w:rsidP="0146A9B9"/>
    <w:p w14:paraId="495B1294" w14:textId="77777777" w:rsidR="00BA140A" w:rsidRPr="00933B0A" w:rsidRDefault="00BA140A" w:rsidP="0146A9B9"/>
    <w:p w14:paraId="249B552E" w14:textId="6BF79CB1" w:rsidR="0146A9B9" w:rsidRPr="00933B0A" w:rsidRDefault="0146A9B9" w:rsidP="0146A9B9"/>
    <w:p w14:paraId="03517283" w14:textId="0251B86C" w:rsidR="0146A9B9" w:rsidRPr="00933B0A" w:rsidRDefault="0146A9B9" w:rsidP="0146A9B9"/>
    <w:p w14:paraId="2B90938B" w14:textId="00132FDA" w:rsidR="66CCEF77" w:rsidRPr="00933B0A" w:rsidRDefault="66CCEF77" w:rsidP="66CCEF77"/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606261E6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</w:tcPr>
          <w:p w14:paraId="04663741" w14:textId="07854B1B" w:rsidR="0099548A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lastRenderedPageBreak/>
              <w:t xml:space="preserve">Opplysninger om </w:t>
            </w:r>
            <w:r w:rsidR="138FA1EB" w:rsidRPr="00933B0A">
              <w:rPr>
                <w:rFonts w:ascii="Arial" w:eastAsia="Arial" w:hAnsi="Arial" w:cs="Arial"/>
                <w:b/>
                <w:bCs/>
              </w:rPr>
              <w:t>L</w:t>
            </w:r>
            <w:r w:rsidRPr="00933B0A">
              <w:rPr>
                <w:rFonts w:ascii="Arial" w:eastAsia="Arial" w:hAnsi="Arial" w:cs="Arial"/>
                <w:b/>
                <w:bCs/>
              </w:rPr>
              <w:t>everandøren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06F5B47A" w14:textId="77777777" w:rsidTr="0146A9B9">
        <w:tc>
          <w:tcPr>
            <w:tcW w:w="3539" w:type="dxa"/>
          </w:tcPr>
          <w:p w14:paraId="3952919E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62F317D" w14:textId="77777777" w:rsidTr="0146A9B9">
        <w:tc>
          <w:tcPr>
            <w:tcW w:w="3539" w:type="dxa"/>
          </w:tcPr>
          <w:p w14:paraId="1B19644B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76D32353" w14:textId="77777777" w:rsidTr="0146A9B9">
        <w:tc>
          <w:tcPr>
            <w:tcW w:w="3539" w:type="dxa"/>
          </w:tcPr>
          <w:p w14:paraId="7B8A46BF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047A7F7" w14:textId="77777777" w:rsidTr="0146A9B9">
        <w:tc>
          <w:tcPr>
            <w:tcW w:w="3539" w:type="dxa"/>
          </w:tcPr>
          <w:p w14:paraId="1CFF0C4F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52A2FCD3" w14:textId="77777777" w:rsidTr="0146A9B9">
        <w:tc>
          <w:tcPr>
            <w:tcW w:w="3539" w:type="dxa"/>
          </w:tcPr>
          <w:p w14:paraId="78036580" w14:textId="77777777" w:rsidR="0099548A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3" w:type="dxa"/>
          </w:tcPr>
          <w:p w14:paraId="3559D73D" w14:textId="77777777" w:rsidR="0099548A" w:rsidRPr="00933B0A" w:rsidRDefault="0099548A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253C3CF7" w14:textId="5749C9E3" w:rsidR="007B4FF2" w:rsidRPr="00933B0A" w:rsidRDefault="007B4FF2" w:rsidP="0146A9B9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4D60A9" w:rsidRPr="00933B0A" w14:paraId="0F1AEE81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</w:tcPr>
          <w:p w14:paraId="6BF0C74E" w14:textId="1F9EF931" w:rsidR="00E86180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>Opplysninger om kontaktperson for tilbudet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315DDBE8" w14:textId="77777777" w:rsidTr="0146A9B9">
        <w:tc>
          <w:tcPr>
            <w:tcW w:w="3539" w:type="dxa"/>
          </w:tcPr>
          <w:p w14:paraId="173C8563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</w:tcPr>
          <w:p w14:paraId="07D5D520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58D360D4" w14:textId="77777777" w:rsidTr="0146A9B9">
        <w:tc>
          <w:tcPr>
            <w:tcW w:w="3539" w:type="dxa"/>
          </w:tcPr>
          <w:p w14:paraId="78CA1E5B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</w:tcPr>
          <w:p w14:paraId="7CFB8968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6E9DBC3A" w14:textId="77777777" w:rsidTr="0146A9B9">
        <w:tc>
          <w:tcPr>
            <w:tcW w:w="3539" w:type="dxa"/>
          </w:tcPr>
          <w:p w14:paraId="40367D35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700E398C" w14:textId="77777777" w:rsidTr="0146A9B9">
        <w:tc>
          <w:tcPr>
            <w:tcW w:w="3539" w:type="dxa"/>
          </w:tcPr>
          <w:p w14:paraId="344AE96B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5EF4AF2A" w14:textId="77777777" w:rsidR="00E86180" w:rsidRPr="00933B0A" w:rsidRDefault="00E86180" w:rsidP="0146A9B9">
      <w:pPr>
        <w:jc w:val="left"/>
        <w:rPr>
          <w:rFonts w:ascii="Arial" w:eastAsia="Arial" w:hAnsi="Arial" w:cs="Arial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4D60A9" w:rsidRPr="00933B0A" w14:paraId="208798BB" w14:textId="77777777" w:rsidTr="0146A9B9">
        <w:tc>
          <w:tcPr>
            <w:tcW w:w="9062" w:type="dxa"/>
            <w:gridSpan w:val="2"/>
            <w:shd w:val="clear" w:color="auto" w:fill="F2F2F2" w:themeFill="background2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933B0A" w:rsidRDefault="00DF411E" w:rsidP="0146A9B9">
            <w:pPr>
              <w:pStyle w:val="Overskrift2"/>
              <w:spacing w:before="0" w:after="12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933B0A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Opplysninger om den/de som signerer tilbudet elektronisk ved levering</w:t>
            </w:r>
            <w:r w:rsidR="6CA3D9A8" w:rsidRPr="00933B0A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:</w:t>
            </w:r>
          </w:p>
        </w:tc>
      </w:tr>
      <w:tr w:rsidR="004D60A9" w:rsidRPr="00933B0A" w14:paraId="33FDB6DB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933B0A" w:rsidRDefault="0099548A" w:rsidP="0146A9B9">
            <w:pPr>
              <w:rPr>
                <w:rFonts w:ascii="Arial" w:eastAsia="Arial" w:hAnsi="Arial" w:cs="Arial"/>
              </w:rPr>
            </w:pPr>
          </w:p>
        </w:tc>
      </w:tr>
      <w:tr w:rsidR="004D60A9" w:rsidRPr="00933B0A" w14:paraId="59FFCE92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933B0A" w:rsidRDefault="0099548A" w:rsidP="0146A9B9">
            <w:pPr>
              <w:rPr>
                <w:rFonts w:ascii="Arial" w:eastAsia="Arial" w:hAnsi="Arial" w:cs="Arial"/>
              </w:rPr>
            </w:pPr>
          </w:p>
        </w:tc>
      </w:tr>
      <w:tr w:rsidR="004D60A9" w:rsidRPr="00933B0A" w14:paraId="3906D7FF" w14:textId="77777777" w:rsidTr="0146A9B9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933B0A" w:rsidRDefault="00DF411E" w:rsidP="0146A9B9">
            <w:pPr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933B0A" w:rsidRDefault="00000000" w:rsidP="0146A9B9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Fullmakt i kraft av stillingen</w:t>
            </w:r>
          </w:p>
          <w:p w14:paraId="7FDF6A88" w14:textId="63C966D4" w:rsidR="0099548A" w:rsidRPr="00933B0A" w:rsidRDefault="00000000" w:rsidP="0146A9B9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014C7B4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Skriftlig fullmakt ligger ved</w:t>
            </w:r>
          </w:p>
        </w:tc>
      </w:tr>
    </w:tbl>
    <w:p w14:paraId="0BBFE5BB" w14:textId="15DD9702" w:rsidR="00E86180" w:rsidRPr="00933B0A" w:rsidRDefault="00E86180" w:rsidP="2E127237">
      <w:pPr>
        <w:rPr>
          <w:rStyle w:val="Utheving"/>
          <w:rFonts w:ascii="Arial" w:eastAsia="Arial" w:hAnsi="Arial" w:cs="Arial"/>
          <w:i w:val="0"/>
          <w:iCs w:val="0"/>
        </w:rPr>
      </w:pPr>
    </w:p>
    <w:p w14:paraId="70F6D9DA" w14:textId="77777777" w:rsidR="00E86180" w:rsidRPr="00933B0A" w:rsidRDefault="00DF411E" w:rsidP="2E127237">
      <w:pPr>
        <w:jc w:val="left"/>
        <w:rPr>
          <w:rStyle w:val="Utheving"/>
          <w:rFonts w:ascii="Arial" w:eastAsia="Arial" w:hAnsi="Arial" w:cs="Arial"/>
          <w:i w:val="0"/>
          <w:iCs w:val="0"/>
        </w:rPr>
      </w:pPr>
      <w:r w:rsidRPr="00933B0A">
        <w:rPr>
          <w:rStyle w:val="Utheving"/>
          <w:rFonts w:ascii="Arial" w:eastAsia="Arial" w:hAnsi="Arial" w:cs="Arial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2B852B19" w14:textId="77777777" w:rsidTr="0146A9B9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64910BF9" w14:textId="6628F8A0" w:rsidR="00E86180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lastRenderedPageBreak/>
              <w:t>Taushetsplikt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4A3CCA9A" w14:textId="77777777" w:rsidTr="0146A9B9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Oppdragsgiver har taushetsplikt om opplysninger </w:t>
            </w:r>
            <w:r w:rsidRPr="00933B0A">
              <w:rPr>
                <w:rFonts w:ascii="Arial" w:eastAsia="Arial" w:hAnsi="Arial" w:cs="Arial"/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933B0A">
              <w:rPr>
                <w:rFonts w:ascii="Arial" w:eastAsia="Arial" w:hAnsi="Arial" w:cs="Arial"/>
              </w:rPr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Ved å signere dette skjemaet bekrefter Leverandøren at alle taushetsbelagte opplysninger i tilbudet er identifisert.</w:t>
            </w:r>
          </w:p>
          <w:p w14:paraId="20D5EEF4" w14:textId="5E5D141C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Leverandøren samtykker videre til at Oppdragsgiver kan gi allmennheten – inkludert konkurrenter – fullt innsyn i alle øvrige opplysninger enn de som er angitt nedenfor.</w:t>
            </w:r>
          </w:p>
        </w:tc>
      </w:tr>
      <w:tr w:rsidR="004D60A9" w:rsidRPr="00933B0A" w14:paraId="7FC3685E" w14:textId="77777777" w:rsidTr="0146A9B9">
        <w:trPr>
          <w:cantSplit/>
        </w:trPr>
        <w:tc>
          <w:tcPr>
            <w:tcW w:w="3539" w:type="dxa"/>
          </w:tcPr>
          <w:p w14:paraId="1935461F" w14:textId="77777777" w:rsidR="00E86180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</w:rPr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933B0A" w:rsidRDefault="00000000" w:rsidP="0146A9B9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Ja</w:t>
            </w:r>
          </w:p>
          <w:p w14:paraId="5F133ACB" w14:textId="77777777" w:rsidR="00E86180" w:rsidRPr="00933B0A" w:rsidRDefault="00000000" w:rsidP="0146A9B9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</w:rPr>
              <w:t xml:space="preserve"> Nei</w:t>
            </w:r>
          </w:p>
        </w:tc>
      </w:tr>
      <w:tr w:rsidR="004D60A9" w:rsidRPr="00933B0A" w14:paraId="2568473B" w14:textId="77777777" w:rsidTr="0146A9B9">
        <w:trPr>
          <w:cantSplit/>
        </w:trPr>
        <w:tc>
          <w:tcPr>
            <w:tcW w:w="3539" w:type="dxa"/>
          </w:tcPr>
          <w:p w14:paraId="0687CA33" w14:textId="77777777" w:rsidR="00E86180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Hvis ja:</w:t>
            </w:r>
          </w:p>
          <w:p w14:paraId="2264B74F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Hvilke opplysninger gjelder det?</w:t>
            </w:r>
          </w:p>
          <w:p w14:paraId="0CD90EB2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Hvor finnes opplysningene i tilbudet?</w:t>
            </w:r>
          </w:p>
          <w:p w14:paraId="7E157097" w14:textId="77777777" w:rsidR="00E86180" w:rsidRPr="00933B0A" w:rsidRDefault="00DF411E" w:rsidP="0146A9B9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933B0A">
              <w:rPr>
                <w:rFonts w:ascii="Arial" w:eastAsia="Arial" w:hAnsi="Arial" w:cs="Arial"/>
                <w:szCs w:val="20"/>
              </w:rPr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933B0A" w:rsidRDefault="00E86180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557780B2" w14:textId="77777777" w:rsidR="00E86180" w:rsidRPr="00933B0A" w:rsidRDefault="00E86180" w:rsidP="2E127237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D60A9" w:rsidRPr="00933B0A" w14:paraId="19C2F673" w14:textId="77777777" w:rsidTr="6054476A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31A0F20" w14:textId="6C581234" w:rsidR="0099548A" w:rsidRPr="00933B0A" w:rsidRDefault="00DF411E" w:rsidP="0146A9B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Avvik</w:t>
            </w:r>
            <w:r w:rsidR="6CA3D9A8" w:rsidRPr="00933B0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:</w:t>
            </w:r>
          </w:p>
        </w:tc>
      </w:tr>
      <w:tr w:rsidR="004D60A9" w:rsidRPr="00933B0A" w14:paraId="2A4AEA2B" w14:textId="77777777" w:rsidTr="6054476A">
        <w:trPr>
          <w:cantSplit/>
          <w:trHeight w:val="1213"/>
        </w:trPr>
        <w:tc>
          <w:tcPr>
            <w:tcW w:w="9060" w:type="dxa"/>
            <w:gridSpan w:val="2"/>
          </w:tcPr>
          <w:p w14:paraId="4B1C4705" w14:textId="77777777" w:rsidR="005217BF" w:rsidRPr="00933B0A" w:rsidRDefault="00DF411E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933B0A" w:rsidRDefault="00DF411E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4D60A9" w:rsidRPr="00933B0A" w14:paraId="2AD3795C" w14:textId="77777777" w:rsidTr="6054476A">
        <w:trPr>
          <w:cantSplit/>
        </w:trPr>
        <w:tc>
          <w:tcPr>
            <w:tcW w:w="3539" w:type="dxa"/>
          </w:tcPr>
          <w:p w14:paraId="170633C3" w14:textId="32365ECD" w:rsidR="0099548A" w:rsidRPr="00933B0A" w:rsidRDefault="00DF411E" w:rsidP="2E127237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44C97198" w14:textId="77777777" w:rsidR="00821B2D" w:rsidRPr="00933B0A" w:rsidRDefault="00000000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</w:r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  <w:sz w:val="20"/>
                    <w:szCs w:val="20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  <w:sz w:val="20"/>
                <w:szCs w:val="20"/>
              </w:rPr>
              <w:t xml:space="preserve"> Ja</w:t>
            </w:r>
          </w:p>
          <w:p w14:paraId="69A99C06" w14:textId="7F17BBB1" w:rsidR="0099548A" w:rsidRPr="00933B0A" w:rsidRDefault="00000000" w:rsidP="2E127237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rPr>
                  <w:rFonts w:ascii="Arial" w:eastAsia="Arial" w:hAnsi="Arial" w:cs="Arial"/>
                </w:r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F411E" w:rsidRPr="00933B0A">
                  <w:rPr>
                    <w:rFonts w:ascii="Arial" w:eastAsia="Arial" w:hAnsi="Arial" w:cs="Arial"/>
                    <w:sz w:val="20"/>
                    <w:szCs w:val="20"/>
                  </w:rPr>
                  <w:t>☐</w:t>
                </w:r>
              </w:sdtContent>
            </w:sdt>
            <w:r w:rsidR="00DF411E" w:rsidRPr="00933B0A">
              <w:rPr>
                <w:rFonts w:ascii="Arial" w:eastAsia="Arial" w:hAnsi="Arial" w:cs="Arial"/>
                <w:sz w:val="20"/>
                <w:szCs w:val="20"/>
              </w:rPr>
              <w:t xml:space="preserve"> Nei</w:t>
            </w:r>
          </w:p>
        </w:tc>
      </w:tr>
      <w:tr w:rsidR="004D60A9" w:rsidRPr="00933B0A" w14:paraId="6A44AE56" w14:textId="77777777" w:rsidTr="6054476A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DE37679" w14:textId="0DB41B29" w:rsidR="0099548A" w:rsidRPr="00933B0A" w:rsidRDefault="00DF411E" w:rsidP="6054476A">
            <w:pPr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>Hvis «Ja» på spørsmålet over, skal avvik</w:t>
            </w:r>
            <w:r w:rsidR="08271281"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 </w:t>
            </w: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føres i Vedlegg </w:t>
            </w:r>
            <w:r w:rsidR="67692DD9"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>4</w:t>
            </w:r>
            <w:r w:rsidRPr="00933B0A"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7289D642" w14:textId="77777777" w:rsidR="0099548A" w:rsidRPr="00933B0A" w:rsidRDefault="0099548A" w:rsidP="2E127237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4D60A9" w:rsidRPr="00933B0A" w14:paraId="19CF11F1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318D6E59" w14:textId="77777777" w:rsidR="005A16C5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 xml:space="preserve">Informasjon om leverandørkonstellasjon: </w:t>
            </w:r>
          </w:p>
        </w:tc>
      </w:tr>
      <w:tr w:rsidR="004D60A9" w:rsidRPr="00933B0A" w14:paraId="24380B01" w14:textId="77777777" w:rsidTr="03977836">
        <w:tc>
          <w:tcPr>
            <w:tcW w:w="9060" w:type="dxa"/>
            <w:gridSpan w:val="3"/>
          </w:tcPr>
          <w:p w14:paraId="37F01A93" w14:textId="77777777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Vi leverer tilbud med følgende leverandørkonstellasjon:</w:t>
            </w:r>
          </w:p>
          <w:p w14:paraId="113852F2" w14:textId="7471CBCB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733E5215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933B0A">
              <w:tab/>
            </w:r>
            <w:r w:rsidR="162E03EB" w:rsidRPr="00933B0A">
              <w:rPr>
                <w:rFonts w:ascii="Arial" w:eastAsia="Arial" w:hAnsi="Arial" w:cs="Arial"/>
              </w:rPr>
              <w:t>E</w:t>
            </w:r>
            <w:r w:rsidRPr="00933B0A">
              <w:rPr>
                <w:rFonts w:ascii="Arial" w:eastAsia="Arial" w:hAnsi="Arial" w:cs="Arial"/>
              </w:rPr>
              <w:t>n leverandør</w:t>
            </w:r>
          </w:p>
          <w:p w14:paraId="08AB06FF" w14:textId="6CD324BE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733E5215" w:rsidRPr="00933B0A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933B0A">
              <w:tab/>
            </w:r>
            <w:r w:rsidRPr="00933B0A">
              <w:rPr>
                <w:rFonts w:ascii="Arial" w:eastAsia="Arial" w:hAnsi="Arial" w:cs="Arial"/>
              </w:rPr>
              <w:t>En hovedleverandør med en/flere underleverandør(er)</w:t>
            </w:r>
          </w:p>
        </w:tc>
      </w:tr>
      <w:tr w:rsidR="004D60A9" w:rsidRPr="00933B0A" w14:paraId="5C2D81C7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150AD8D8" w14:textId="38657D7A" w:rsidR="005A16C5" w:rsidRPr="00933B0A" w:rsidRDefault="00DF411E" w:rsidP="03977836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933B0A">
              <w:rPr>
                <w:rFonts w:ascii="Arial" w:eastAsia="Arial" w:hAnsi="Arial" w:cs="Arial"/>
                <w:i/>
                <w:iCs/>
              </w:rPr>
              <w:t xml:space="preserve">Nedenstående fylles kun ut ved avkrysset «En hovedleverandør med en/flere underleverandør(er)» </w:t>
            </w:r>
          </w:p>
        </w:tc>
      </w:tr>
      <w:tr w:rsidR="004D60A9" w:rsidRPr="00933B0A" w14:paraId="48C6980C" w14:textId="77777777" w:rsidTr="03977836">
        <w:tc>
          <w:tcPr>
            <w:tcW w:w="5158" w:type="dxa"/>
            <w:gridSpan w:val="2"/>
          </w:tcPr>
          <w:p w14:paraId="06006FCE" w14:textId="6E8D5539" w:rsidR="005A16C5" w:rsidRPr="00933B0A" w:rsidRDefault="6946358A" w:rsidP="6054476A">
            <w:pPr>
              <w:spacing w:after="120"/>
              <w:jc w:val="left"/>
              <w:rPr>
                <w:rFonts w:ascii="Arial" w:eastAsia="Arial" w:hAnsi="Arial" w:cs="Arial"/>
                <w:highlight w:val="yellow"/>
              </w:rPr>
            </w:pPr>
            <w:r w:rsidRPr="00933B0A">
              <w:rPr>
                <w:rFonts w:ascii="Arial" w:eastAsia="Arial" w:hAnsi="Arial" w:cs="Arial"/>
              </w:rPr>
              <w:t>Hvor stor del av kontrakten er tiltenkt utført av underleverandør(ene)</w:t>
            </w:r>
          </w:p>
        </w:tc>
        <w:tc>
          <w:tcPr>
            <w:tcW w:w="3902" w:type="dxa"/>
          </w:tcPr>
          <w:p w14:paraId="59CDD739" w14:textId="77777777" w:rsidR="005A16C5" w:rsidRPr="00933B0A" w:rsidRDefault="005A16C5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473E500B" w14:textId="77777777" w:rsidTr="03977836">
        <w:tc>
          <w:tcPr>
            <w:tcW w:w="9060" w:type="dxa"/>
            <w:gridSpan w:val="3"/>
            <w:shd w:val="clear" w:color="auto" w:fill="F2F2F2" w:themeFill="background2" w:themeFillShade="F2"/>
          </w:tcPr>
          <w:p w14:paraId="05C3E53F" w14:textId="43827562" w:rsidR="005A16C5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 xml:space="preserve">Angivelse av underleverandør(er) / 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P</w:t>
            </w:r>
            <w:r w:rsidRPr="00933B0A">
              <w:rPr>
                <w:rFonts w:ascii="Arial" w:eastAsia="Arial" w:hAnsi="Arial" w:cs="Arial"/>
                <w:b/>
                <w:bCs/>
              </w:rPr>
              <w:t>arter i den samarbeidende konstellasjonen:</w:t>
            </w:r>
          </w:p>
        </w:tc>
      </w:tr>
      <w:tr w:rsidR="004D60A9" w:rsidRPr="00933B0A" w14:paraId="1A14AF6D" w14:textId="77777777" w:rsidTr="03977836">
        <w:trPr>
          <w:trHeight w:val="729"/>
        </w:trPr>
        <w:tc>
          <w:tcPr>
            <w:tcW w:w="2474" w:type="dxa"/>
          </w:tcPr>
          <w:p w14:paraId="3C918BA4" w14:textId="6539E1DD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color w:val="0070C0"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36F109DA" w:rsidRPr="00933B0A">
              <w:rPr>
                <w:rFonts w:ascii="Arial" w:eastAsia="Arial" w:hAnsi="Arial" w:cs="Arial"/>
                <w:color w:val="0070C0"/>
              </w:rPr>
              <w:t>og registreringsland</w:t>
            </w:r>
            <w:r w:rsidRPr="00933B0A">
              <w:rPr>
                <w:rFonts w:ascii="Arial" w:eastAsia="Arial" w:hAnsi="Arial" w:cs="Arial"/>
                <w:color w:val="0070C0"/>
              </w:rPr>
              <w:t xml:space="preserve"> 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36A6DDA8" w14:textId="6A54BE71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3A925005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4D60A9" w:rsidRPr="00933B0A" w14:paraId="02D63045" w14:textId="77777777" w:rsidTr="03977836">
        <w:trPr>
          <w:trHeight w:val="729"/>
        </w:trPr>
        <w:tc>
          <w:tcPr>
            <w:tcW w:w="2474" w:type="dxa"/>
          </w:tcPr>
          <w:p w14:paraId="269AB9BF" w14:textId="789AD497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24BA8EDD" w:rsidRPr="00933B0A">
              <w:rPr>
                <w:rFonts w:ascii="Arial" w:eastAsia="Arial" w:hAnsi="Arial" w:cs="Arial"/>
                <w:color w:val="0070C0"/>
              </w:rPr>
              <w:t>og regi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s</w:t>
            </w:r>
            <w:r w:rsidR="24BA8EDD" w:rsidRPr="00933B0A">
              <w:rPr>
                <w:rFonts w:ascii="Arial" w:eastAsia="Arial" w:hAnsi="Arial" w:cs="Arial"/>
                <w:color w:val="0070C0"/>
              </w:rPr>
              <w:t xml:space="preserve">treringsland </w:t>
            </w:r>
            <w:r w:rsidRPr="00933B0A">
              <w:rPr>
                <w:rFonts w:ascii="Arial" w:eastAsia="Arial" w:hAnsi="Arial" w:cs="Arial"/>
                <w:color w:val="0070C0"/>
              </w:rPr>
              <w:t>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18D4A35D" w14:textId="5515F54B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308BEB7F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4D60A9" w:rsidRPr="00933B0A" w14:paraId="6EFDADAE" w14:textId="77777777" w:rsidTr="03977836">
        <w:trPr>
          <w:trHeight w:val="729"/>
        </w:trPr>
        <w:tc>
          <w:tcPr>
            <w:tcW w:w="2474" w:type="dxa"/>
          </w:tcPr>
          <w:p w14:paraId="6E068554" w14:textId="66DAA7FA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color w:val="0070C0"/>
              </w:rPr>
              <w:lastRenderedPageBreak/>
              <w:t xml:space="preserve">[Navn </w:t>
            </w:r>
            <w:r w:rsidR="44978CE1" w:rsidRPr="00933B0A">
              <w:rPr>
                <w:rFonts w:ascii="Arial" w:eastAsia="Arial" w:hAnsi="Arial" w:cs="Arial"/>
                <w:color w:val="0070C0"/>
              </w:rPr>
              <w:t xml:space="preserve">og registreringsland </w:t>
            </w:r>
            <w:r w:rsidRPr="00933B0A">
              <w:rPr>
                <w:rFonts w:ascii="Arial" w:eastAsia="Arial" w:hAnsi="Arial" w:cs="Arial"/>
                <w:color w:val="0070C0"/>
              </w:rPr>
              <w:t>på underleverandør</w:t>
            </w:r>
            <w:r w:rsidR="004E79D2" w:rsidRPr="00933B0A">
              <w:rPr>
                <w:rFonts w:ascii="Arial" w:eastAsia="Arial" w:hAnsi="Arial" w:cs="Arial"/>
                <w:color w:val="0070C0"/>
              </w:rPr>
              <w:t>]</w:t>
            </w:r>
          </w:p>
        </w:tc>
        <w:tc>
          <w:tcPr>
            <w:tcW w:w="2684" w:type="dxa"/>
          </w:tcPr>
          <w:p w14:paraId="0B35E58D" w14:textId="1A6C4B0E" w:rsidR="00A74ECC" w:rsidRPr="00933B0A" w:rsidRDefault="00DF411E" w:rsidP="0146A9B9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2DB40A58" w14:textId="77777777" w:rsidR="00A74ECC" w:rsidRPr="00933B0A" w:rsidRDefault="00A74ECC" w:rsidP="0146A9B9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</w:tbl>
    <w:p w14:paraId="38AF20E3" w14:textId="77777777" w:rsidR="005A16C5" w:rsidRPr="00933B0A" w:rsidRDefault="005A16C5" w:rsidP="2E127237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4D60A9" w:rsidRPr="00933B0A" w14:paraId="651D63CC" w14:textId="77777777" w:rsidTr="0146A9B9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12BC83EA" w14:textId="62DC3252" w:rsidR="00231906" w:rsidRPr="00933B0A" w:rsidRDefault="00DF411E" w:rsidP="0146A9B9">
            <w:pPr>
              <w:rPr>
                <w:rFonts w:ascii="Arial" w:eastAsia="Arial" w:hAnsi="Arial" w:cs="Arial"/>
                <w:b/>
                <w:bCs/>
              </w:rPr>
            </w:pPr>
            <w:r w:rsidRPr="00933B0A">
              <w:rPr>
                <w:rFonts w:ascii="Arial" w:eastAsia="Arial" w:hAnsi="Arial" w:cs="Arial"/>
                <w:b/>
                <w:bCs/>
              </w:rPr>
              <w:t>Erklæring og signatur</w:t>
            </w:r>
            <w:r w:rsidR="6CA3D9A8" w:rsidRPr="00933B0A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4D60A9" w:rsidRPr="00933B0A" w14:paraId="6483AB87" w14:textId="77777777" w:rsidTr="0146A9B9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3509EC34" w:rsidR="00231906" w:rsidRPr="00933B0A" w:rsidRDefault="00DF411E" w:rsidP="0146A9B9">
            <w:pPr>
              <w:spacing w:after="120"/>
              <w:rPr>
                <w:rFonts w:ascii="Arial" w:eastAsia="Arial" w:hAnsi="Arial" w:cs="Arial"/>
                <w:highlight w:val="yellow"/>
              </w:rPr>
            </w:pPr>
            <w:r w:rsidRPr="00933B0A">
              <w:rPr>
                <w:rFonts w:ascii="Arial" w:eastAsia="Arial" w:hAnsi="Arial" w:cs="Arial"/>
              </w:rPr>
              <w:t xml:space="preserve">Vi </w:t>
            </w:r>
            <w:r w:rsidR="4025BD5E" w:rsidRPr="00933B0A">
              <w:rPr>
                <w:rFonts w:ascii="Arial" w:eastAsia="Arial" w:hAnsi="Arial" w:cs="Arial"/>
              </w:rPr>
              <w:t>leverer med dette</w:t>
            </w:r>
            <w:r w:rsidRPr="00933B0A">
              <w:rPr>
                <w:rFonts w:ascii="Arial" w:eastAsia="Arial" w:hAnsi="Arial" w:cs="Arial"/>
              </w:rPr>
              <w:t xml:space="preserve"> tilbud </w:t>
            </w:r>
            <w:r w:rsidR="4025BD5E" w:rsidRPr="00933B0A">
              <w:rPr>
                <w:rFonts w:ascii="Arial" w:eastAsia="Arial" w:hAnsi="Arial" w:cs="Arial"/>
              </w:rPr>
              <w:t>i konkurransen om</w:t>
            </w:r>
            <w:r w:rsidRPr="00933B0A">
              <w:rPr>
                <w:rFonts w:ascii="Arial" w:eastAsia="Arial" w:hAnsi="Arial" w:cs="Arial"/>
              </w:rPr>
              <w:t xml:space="preserve"> </w:t>
            </w:r>
            <w:r w:rsidR="0DF1D34D" w:rsidRPr="00933B0A">
              <w:rPr>
                <w:rFonts w:ascii="Arial" w:eastAsia="Arial" w:hAnsi="Arial" w:cs="Arial"/>
              </w:rPr>
              <w:t>Fagsystem for kirkelige aktiviteter «Church Management System».</w:t>
            </w:r>
          </w:p>
          <w:p w14:paraId="6477D718" w14:textId="327A30A1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Vi vedstår oss tilbudet til og</w:t>
            </w:r>
            <w:r w:rsidR="1E1D5C5D" w:rsidRPr="00933B0A">
              <w:rPr>
                <w:rFonts w:ascii="Arial" w:eastAsia="Arial" w:hAnsi="Arial" w:cs="Arial"/>
              </w:rPr>
              <w:t xml:space="preserve"> med 6 måneder etter tilbudsfrist.</w:t>
            </w:r>
          </w:p>
        </w:tc>
      </w:tr>
      <w:tr w:rsidR="004D60A9" w:rsidRPr="00933B0A" w14:paraId="1B710881" w14:textId="77777777" w:rsidTr="0146A9B9">
        <w:trPr>
          <w:cantSplit/>
        </w:trPr>
        <w:tc>
          <w:tcPr>
            <w:tcW w:w="3539" w:type="dxa"/>
          </w:tcPr>
          <w:p w14:paraId="2A5844E4" w14:textId="77777777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933B0A" w:rsidRDefault="00231906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4D60A9" w:rsidRPr="00933B0A" w14:paraId="2F6748FF" w14:textId="77777777" w:rsidTr="0146A9B9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933B0A" w:rsidRDefault="00DF411E" w:rsidP="0146A9B9">
            <w:pPr>
              <w:spacing w:after="120"/>
              <w:rPr>
                <w:rFonts w:ascii="Arial" w:eastAsia="Arial" w:hAnsi="Arial" w:cs="Arial"/>
              </w:rPr>
            </w:pPr>
            <w:r w:rsidRPr="00933B0A">
              <w:rPr>
                <w:rFonts w:ascii="Arial" w:eastAsia="Arial" w:hAnsi="Arial" w:cs="Arial"/>
              </w:rPr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933B0A" w:rsidRDefault="00231906" w:rsidP="0146A9B9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07142668" w14:textId="77777777" w:rsidR="00231906" w:rsidRPr="007B4FF2" w:rsidRDefault="00231906" w:rsidP="2E127237">
      <w:pPr>
        <w:jc w:val="left"/>
        <w:rPr>
          <w:rFonts w:ascii="Arial" w:eastAsia="Arial" w:hAnsi="Arial" w:cs="Arial"/>
        </w:rPr>
      </w:pPr>
    </w:p>
    <w:sectPr w:rsidR="00231906" w:rsidRPr="007B4FF2" w:rsidSect="001C2D79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50EC87" w14:textId="77777777" w:rsidR="00B93074" w:rsidRPr="00933B0A" w:rsidRDefault="00B93074" w:rsidP="00186E6B">
      <w:r w:rsidRPr="00933B0A">
        <w:separator/>
      </w:r>
    </w:p>
    <w:p w14:paraId="308EFFA3" w14:textId="77777777" w:rsidR="00B93074" w:rsidRPr="00933B0A" w:rsidRDefault="00B93074" w:rsidP="00186E6B"/>
    <w:p w14:paraId="78F1EF25" w14:textId="77777777" w:rsidR="00B93074" w:rsidRPr="00933B0A" w:rsidRDefault="00B93074" w:rsidP="00186E6B"/>
    <w:p w14:paraId="747063F6" w14:textId="77777777" w:rsidR="00B93074" w:rsidRPr="00933B0A" w:rsidRDefault="00B93074" w:rsidP="00186E6B"/>
  </w:endnote>
  <w:endnote w:type="continuationSeparator" w:id="0">
    <w:p w14:paraId="2396CB7B" w14:textId="77777777" w:rsidR="00B93074" w:rsidRPr="00933B0A" w:rsidRDefault="00B93074" w:rsidP="00186E6B">
      <w:r w:rsidRPr="00933B0A">
        <w:continuationSeparator/>
      </w:r>
    </w:p>
    <w:p w14:paraId="6B08EEDE" w14:textId="77777777" w:rsidR="00B93074" w:rsidRPr="00933B0A" w:rsidRDefault="00B93074" w:rsidP="00186E6B"/>
    <w:p w14:paraId="50C0BBE6" w14:textId="77777777" w:rsidR="00B93074" w:rsidRPr="00933B0A" w:rsidRDefault="00B93074" w:rsidP="00186E6B"/>
    <w:p w14:paraId="0CF54D23" w14:textId="77777777" w:rsidR="00B93074" w:rsidRPr="00933B0A" w:rsidRDefault="00B93074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BE0F7D81-E16D-46C8-84C9-E47AC45CBF04}"/>
    <w:embedBold r:id="rId2" w:fontKey="{6B1CEE12-2C63-4F14-B48D-D44B5DDD6A61}"/>
    <w:embedItalic r:id="rId3" w:fontKey="{FFEEB3EC-8C2F-4045-A4E7-F975FBFDA4B8}"/>
    <w:embedBoldItalic r:id="rId4" w:fontKey="{059046F1-B68F-49D2-8A11-97013E916E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DD4844A-EE76-4D55-8282-74FB7FA5FA72}"/>
    <w:embedBold r:id="rId6" w:fontKey="{9479BDDC-D6CD-4F73-AEEA-05254A9E938D}"/>
    <w:embedItalic r:id="rId7" w:fontKey="{3F1BA417-E763-40CE-A6C5-7966B002816F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B7735964-19C3-4374-B9D6-94F727EF4AEE}"/>
    <w:embedBold r:id="rId9" w:fontKey="{CE5887AA-C504-4C36-8F97-E13F905FAD24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A9689F9C-BDDC-48A4-A810-E327F369C268}"/>
    <w:embedItalic r:id="rId11" w:fontKey="{AE63A82E-4174-4FDB-A46F-34165CD9F7E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FF563A14-3E1D-4D03-ACA1-936EA0A18990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8085D6B9-7BAB-47B6-964C-31731205489E}"/>
    <w:embedItalic r:id="rId14" w:fontKey="{3BA62CE1-77B0-4185-A266-0BD6096C21D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66658FB-4F52-476F-808A-2CE8F6AE6E92}"/>
    <w:embedBold r:id="rId16" w:fontKey="{E26CE399-0E71-42F7-8F2D-CD8F0836D318}"/>
    <w:embedItalic r:id="rId17" w:fontKey="{2511C17E-5793-4A23-8936-DB2829CA1705}"/>
    <w:embedBoldItalic r:id="rId18" w:fontKey="{39A2E425-CDF7-4038-936D-A10F179B2D8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31C88B1-2CB6-48E8-AF7C-826586059F77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5132F0B7-8A2A-4FAC-8345-2F87611F561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D60A9" w:rsidRPr="00933B0A" w14:paraId="7DBC449C" w14:textId="77777777" w:rsidTr="00CC43D2">
      <w:tc>
        <w:tcPr>
          <w:tcW w:w="3020" w:type="dxa"/>
        </w:tcPr>
        <w:p w14:paraId="45C2025B" w14:textId="6519F7D8" w:rsidR="00CC43D2" w:rsidRPr="00933B0A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933B0A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933B0A" w:rsidRDefault="00DF411E" w:rsidP="00186E6B">
          <w:pPr>
            <w:pStyle w:val="Topp-ogbunntekst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E4844E8" w14:textId="77777777" w:rsidR="00186E6B" w:rsidRPr="00933B0A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D60A9" w:rsidRPr="00933B0A" w14:paraId="20C5EB3B" w14:textId="77777777" w:rsidTr="00014EC9">
      <w:tc>
        <w:tcPr>
          <w:tcW w:w="3020" w:type="dxa"/>
        </w:tcPr>
        <w:p w14:paraId="24AC5077" w14:textId="6D60140B" w:rsidR="007B4FF2" w:rsidRPr="00933B0A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933B0A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933B0A" w:rsidRDefault="00DF411E" w:rsidP="007B4FF2">
          <w:pPr>
            <w:pStyle w:val="Topp-ogbunntekst"/>
            <w:spacing w:after="120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1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933B0A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933B0A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933B0A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F26BDC" w14:textId="77777777" w:rsidR="00B93074" w:rsidRPr="00933B0A" w:rsidRDefault="00B93074" w:rsidP="00186E6B">
      <w:r w:rsidRPr="00933B0A">
        <w:separator/>
      </w:r>
    </w:p>
    <w:p w14:paraId="1B2097D0" w14:textId="77777777" w:rsidR="00B93074" w:rsidRPr="00933B0A" w:rsidRDefault="00B93074" w:rsidP="00186E6B"/>
    <w:p w14:paraId="4C6CC594" w14:textId="77777777" w:rsidR="00B93074" w:rsidRPr="00933B0A" w:rsidRDefault="00B93074" w:rsidP="00186E6B"/>
  </w:footnote>
  <w:footnote w:type="continuationSeparator" w:id="0">
    <w:p w14:paraId="725DB3E3" w14:textId="77777777" w:rsidR="00B93074" w:rsidRPr="00933B0A" w:rsidRDefault="00B93074" w:rsidP="00186E6B">
      <w:r w:rsidRPr="00933B0A">
        <w:continuationSeparator/>
      </w:r>
    </w:p>
    <w:p w14:paraId="0FCAED06" w14:textId="77777777" w:rsidR="00B93074" w:rsidRPr="00933B0A" w:rsidRDefault="00B93074" w:rsidP="00186E6B"/>
    <w:p w14:paraId="76F3C5D6" w14:textId="77777777" w:rsidR="00B93074" w:rsidRPr="00933B0A" w:rsidRDefault="00B93074" w:rsidP="00186E6B"/>
    <w:p w14:paraId="00F9879A" w14:textId="77777777" w:rsidR="00B93074" w:rsidRPr="00933B0A" w:rsidRDefault="00B93074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518580FA" w:rsidR="00DF22C7" w:rsidRPr="00933B0A" w:rsidRDefault="006B798D" w:rsidP="00DF22C7">
    <w:pPr>
      <w:pStyle w:val="Topp-ogbunntekst"/>
      <w:rPr>
        <w:noProof/>
        <w:sz w:val="14"/>
        <w:szCs w:val="14"/>
      </w:rPr>
    </w:pPr>
    <w:r w:rsidRPr="00933B0A">
      <w:rPr>
        <w:noProof/>
      </w:rPr>
      <w:drawing>
        <wp:anchor distT="0" distB="0" distL="114300" distR="114300" simplePos="0" relativeHeight="251658240" behindDoc="0" locked="0" layoutInCell="1" allowOverlap="1" wp14:anchorId="00863AC6" wp14:editId="489FDD06">
          <wp:simplePos x="0" y="0"/>
          <wp:positionH relativeFrom="margin">
            <wp:align>left</wp:align>
          </wp:positionH>
          <wp:positionV relativeFrom="margin">
            <wp:posOffset>-720725</wp:posOffset>
          </wp:positionV>
          <wp:extent cx="2120900" cy="354330"/>
          <wp:effectExtent l="0" t="0" r="0" b="7620"/>
          <wp:wrapSquare wrapText="bothSides"/>
          <wp:docPr id="1870279397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900" cy="354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5D8E92D" w14:textId="4A92B8AC" w:rsidR="0146A9B9" w:rsidRPr="00933B0A" w:rsidRDefault="0146A9B9" w:rsidP="0146A9B9">
    <w:pPr>
      <w:jc w:val="left"/>
      <w:rPr>
        <w:rFonts w:ascii="Arial" w:eastAsia="Arial" w:hAnsi="Arial" w:cs="Arial"/>
        <w:sz w:val="16"/>
        <w:szCs w:val="16"/>
      </w:rPr>
    </w:pPr>
    <w:r w:rsidRPr="00933B0A">
      <w:rPr>
        <w:rFonts w:ascii="Arial" w:eastAsia="Arial" w:hAnsi="Arial" w:cs="Arial"/>
        <w:sz w:val="16"/>
        <w:szCs w:val="16"/>
      </w:rPr>
      <w:t>Vedlegg 2 - 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11EDBA0C" w:rsidR="00DF22C7" w:rsidRPr="00933B0A" w:rsidRDefault="2D50A328" w:rsidP="0146A9B9">
    <w:pPr>
      <w:pStyle w:val="Topp-ogbunntekst"/>
      <w:rPr>
        <w:noProof/>
      </w:rPr>
    </w:pPr>
    <w:r w:rsidRPr="00933B0A">
      <w:rPr>
        <w:noProof/>
      </w:rPr>
      <w:drawing>
        <wp:inline distT="0" distB="0" distL="0" distR="0" wp14:anchorId="4848491B" wp14:editId="0BA5AFEC">
          <wp:extent cx="2114550" cy="361950"/>
          <wp:effectExtent l="0" t="0" r="0" b="0"/>
          <wp:docPr id="778288033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8288033" name="Picture 77828803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89F4FCE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18DB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B2A1A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FAE4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C008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1A5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6065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BAF6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B7C145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A6326E1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712419A" w:tentative="1">
      <w:start w:val="1"/>
      <w:numFmt w:val="lowerLetter"/>
      <w:lvlText w:val="%2."/>
      <w:lvlJc w:val="left"/>
      <w:pPr>
        <w:ind w:left="1440" w:hanging="360"/>
      </w:pPr>
    </w:lvl>
    <w:lvl w:ilvl="2" w:tplc="17186D10" w:tentative="1">
      <w:start w:val="1"/>
      <w:numFmt w:val="lowerRoman"/>
      <w:lvlText w:val="%3."/>
      <w:lvlJc w:val="right"/>
      <w:pPr>
        <w:ind w:left="2160" w:hanging="180"/>
      </w:pPr>
    </w:lvl>
    <w:lvl w:ilvl="3" w:tplc="6CD6C422" w:tentative="1">
      <w:start w:val="1"/>
      <w:numFmt w:val="decimal"/>
      <w:lvlText w:val="%4."/>
      <w:lvlJc w:val="left"/>
      <w:pPr>
        <w:ind w:left="2880" w:hanging="360"/>
      </w:pPr>
    </w:lvl>
    <w:lvl w:ilvl="4" w:tplc="081A17F2" w:tentative="1">
      <w:start w:val="1"/>
      <w:numFmt w:val="lowerLetter"/>
      <w:lvlText w:val="%5."/>
      <w:lvlJc w:val="left"/>
      <w:pPr>
        <w:ind w:left="3600" w:hanging="360"/>
      </w:pPr>
    </w:lvl>
    <w:lvl w:ilvl="5" w:tplc="FF5C25D2" w:tentative="1">
      <w:start w:val="1"/>
      <w:numFmt w:val="lowerRoman"/>
      <w:lvlText w:val="%6."/>
      <w:lvlJc w:val="right"/>
      <w:pPr>
        <w:ind w:left="4320" w:hanging="180"/>
      </w:pPr>
    </w:lvl>
    <w:lvl w:ilvl="6" w:tplc="46DE3730" w:tentative="1">
      <w:start w:val="1"/>
      <w:numFmt w:val="decimal"/>
      <w:lvlText w:val="%7."/>
      <w:lvlJc w:val="left"/>
      <w:pPr>
        <w:ind w:left="5040" w:hanging="360"/>
      </w:pPr>
    </w:lvl>
    <w:lvl w:ilvl="7" w:tplc="A71EBC38" w:tentative="1">
      <w:start w:val="1"/>
      <w:numFmt w:val="lowerLetter"/>
      <w:lvlText w:val="%8."/>
      <w:lvlJc w:val="left"/>
      <w:pPr>
        <w:ind w:left="5760" w:hanging="360"/>
      </w:pPr>
    </w:lvl>
    <w:lvl w:ilvl="8" w:tplc="3344430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AB6140C">
      <w:start w:val="1"/>
      <w:numFmt w:val="lowerLetter"/>
      <w:lvlText w:val="%1)"/>
      <w:lvlJc w:val="left"/>
      <w:pPr>
        <w:ind w:left="720" w:hanging="360"/>
      </w:pPr>
    </w:lvl>
    <w:lvl w:ilvl="1" w:tplc="639E373E" w:tentative="1">
      <w:start w:val="1"/>
      <w:numFmt w:val="lowerLetter"/>
      <w:lvlText w:val="%2."/>
      <w:lvlJc w:val="left"/>
      <w:pPr>
        <w:ind w:left="1440" w:hanging="360"/>
      </w:pPr>
    </w:lvl>
    <w:lvl w:ilvl="2" w:tplc="D0EEBF74" w:tentative="1">
      <w:start w:val="1"/>
      <w:numFmt w:val="lowerRoman"/>
      <w:lvlText w:val="%3."/>
      <w:lvlJc w:val="right"/>
      <w:pPr>
        <w:ind w:left="2160" w:hanging="180"/>
      </w:pPr>
    </w:lvl>
    <w:lvl w:ilvl="3" w:tplc="6A1C5524" w:tentative="1">
      <w:start w:val="1"/>
      <w:numFmt w:val="decimal"/>
      <w:lvlText w:val="%4."/>
      <w:lvlJc w:val="left"/>
      <w:pPr>
        <w:ind w:left="2880" w:hanging="360"/>
      </w:pPr>
    </w:lvl>
    <w:lvl w:ilvl="4" w:tplc="D146E826" w:tentative="1">
      <w:start w:val="1"/>
      <w:numFmt w:val="lowerLetter"/>
      <w:lvlText w:val="%5."/>
      <w:lvlJc w:val="left"/>
      <w:pPr>
        <w:ind w:left="3600" w:hanging="360"/>
      </w:pPr>
    </w:lvl>
    <w:lvl w:ilvl="5" w:tplc="B32408B8" w:tentative="1">
      <w:start w:val="1"/>
      <w:numFmt w:val="lowerRoman"/>
      <w:lvlText w:val="%6."/>
      <w:lvlJc w:val="right"/>
      <w:pPr>
        <w:ind w:left="4320" w:hanging="180"/>
      </w:pPr>
    </w:lvl>
    <w:lvl w:ilvl="6" w:tplc="B3CAEAD6" w:tentative="1">
      <w:start w:val="1"/>
      <w:numFmt w:val="decimal"/>
      <w:lvlText w:val="%7."/>
      <w:lvlJc w:val="left"/>
      <w:pPr>
        <w:ind w:left="5040" w:hanging="360"/>
      </w:pPr>
    </w:lvl>
    <w:lvl w:ilvl="7" w:tplc="A06242D2" w:tentative="1">
      <w:start w:val="1"/>
      <w:numFmt w:val="lowerLetter"/>
      <w:lvlText w:val="%8."/>
      <w:lvlJc w:val="left"/>
      <w:pPr>
        <w:ind w:left="5760" w:hanging="360"/>
      </w:pPr>
    </w:lvl>
    <w:lvl w:ilvl="8" w:tplc="BC8CFF3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1DAEF59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10F8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2161B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3ED6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46C82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97A28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02C5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14D0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6A7D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AF804A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93848F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ECEC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FC76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6608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EC21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5CBF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00BF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3421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2C6A2BA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D1429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56F8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D2C5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95EEA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FE24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4464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6DE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D425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FEC2E85C">
      <w:start w:val="1"/>
      <w:numFmt w:val="decimal"/>
      <w:lvlText w:val="%1."/>
      <w:lvlJc w:val="left"/>
      <w:pPr>
        <w:ind w:left="1428" w:hanging="360"/>
      </w:pPr>
    </w:lvl>
    <w:lvl w:ilvl="1" w:tplc="9D8A23B0" w:tentative="1">
      <w:start w:val="1"/>
      <w:numFmt w:val="lowerLetter"/>
      <w:lvlText w:val="%2."/>
      <w:lvlJc w:val="left"/>
      <w:pPr>
        <w:ind w:left="2148" w:hanging="360"/>
      </w:pPr>
    </w:lvl>
    <w:lvl w:ilvl="2" w:tplc="5AD4DC50" w:tentative="1">
      <w:start w:val="1"/>
      <w:numFmt w:val="lowerRoman"/>
      <w:lvlText w:val="%3."/>
      <w:lvlJc w:val="right"/>
      <w:pPr>
        <w:ind w:left="2868" w:hanging="180"/>
      </w:pPr>
    </w:lvl>
    <w:lvl w:ilvl="3" w:tplc="8276635A" w:tentative="1">
      <w:start w:val="1"/>
      <w:numFmt w:val="decimal"/>
      <w:lvlText w:val="%4."/>
      <w:lvlJc w:val="left"/>
      <w:pPr>
        <w:ind w:left="3588" w:hanging="360"/>
      </w:pPr>
    </w:lvl>
    <w:lvl w:ilvl="4" w:tplc="D3EA3D00" w:tentative="1">
      <w:start w:val="1"/>
      <w:numFmt w:val="lowerLetter"/>
      <w:lvlText w:val="%5."/>
      <w:lvlJc w:val="left"/>
      <w:pPr>
        <w:ind w:left="4308" w:hanging="360"/>
      </w:pPr>
    </w:lvl>
    <w:lvl w:ilvl="5" w:tplc="8ED885B6" w:tentative="1">
      <w:start w:val="1"/>
      <w:numFmt w:val="lowerRoman"/>
      <w:lvlText w:val="%6."/>
      <w:lvlJc w:val="right"/>
      <w:pPr>
        <w:ind w:left="5028" w:hanging="180"/>
      </w:pPr>
    </w:lvl>
    <w:lvl w:ilvl="6" w:tplc="371A2B3A" w:tentative="1">
      <w:start w:val="1"/>
      <w:numFmt w:val="decimal"/>
      <w:lvlText w:val="%7."/>
      <w:lvlJc w:val="left"/>
      <w:pPr>
        <w:ind w:left="5748" w:hanging="360"/>
      </w:pPr>
    </w:lvl>
    <w:lvl w:ilvl="7" w:tplc="C7FE11B0" w:tentative="1">
      <w:start w:val="1"/>
      <w:numFmt w:val="lowerLetter"/>
      <w:lvlText w:val="%8."/>
      <w:lvlJc w:val="left"/>
      <w:pPr>
        <w:ind w:left="6468" w:hanging="360"/>
      </w:pPr>
    </w:lvl>
    <w:lvl w:ilvl="8" w:tplc="CA001B3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054E8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E3A82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540B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0A56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C8E4B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A663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E4EA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989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C8B3B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EDC41E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9EDB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4C5B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BAAE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22B2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9A54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F8AC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16B0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E60C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12D61D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F3608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7E6C1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AE67E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A495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8029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36AC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B246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4E88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1CD21D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365DA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82C2F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64E99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DECB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6056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6494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A00B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54B1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33F83AA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C08CC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762BC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3A221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3AE99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EC3C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93A0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C0A69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8A49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1AB4"/>
    <w:rsid w:val="00032B93"/>
    <w:rsid w:val="00035ADF"/>
    <w:rsid w:val="00042ADA"/>
    <w:rsid w:val="00054A7F"/>
    <w:rsid w:val="00061151"/>
    <w:rsid w:val="00065998"/>
    <w:rsid w:val="00066E44"/>
    <w:rsid w:val="00070BC7"/>
    <w:rsid w:val="0007375C"/>
    <w:rsid w:val="00076B45"/>
    <w:rsid w:val="000802F5"/>
    <w:rsid w:val="00083E71"/>
    <w:rsid w:val="000879B2"/>
    <w:rsid w:val="000919B3"/>
    <w:rsid w:val="00092A2E"/>
    <w:rsid w:val="000934B2"/>
    <w:rsid w:val="00093775"/>
    <w:rsid w:val="00094112"/>
    <w:rsid w:val="000A04EE"/>
    <w:rsid w:val="000A18B1"/>
    <w:rsid w:val="000A3FC0"/>
    <w:rsid w:val="000A42BB"/>
    <w:rsid w:val="000A764B"/>
    <w:rsid w:val="000A7EC5"/>
    <w:rsid w:val="000B3BAB"/>
    <w:rsid w:val="000BA3FD"/>
    <w:rsid w:val="000C675F"/>
    <w:rsid w:val="000D3DE5"/>
    <w:rsid w:val="000D42E3"/>
    <w:rsid w:val="000D4A62"/>
    <w:rsid w:val="000D6ABD"/>
    <w:rsid w:val="000E1476"/>
    <w:rsid w:val="000E69C1"/>
    <w:rsid w:val="000F09D0"/>
    <w:rsid w:val="000F4B8D"/>
    <w:rsid w:val="00101B6D"/>
    <w:rsid w:val="00105EC1"/>
    <w:rsid w:val="001079C5"/>
    <w:rsid w:val="00110A65"/>
    <w:rsid w:val="00122164"/>
    <w:rsid w:val="001233F9"/>
    <w:rsid w:val="00125A46"/>
    <w:rsid w:val="00127BCA"/>
    <w:rsid w:val="00134F58"/>
    <w:rsid w:val="001453CD"/>
    <w:rsid w:val="0014675F"/>
    <w:rsid w:val="00151406"/>
    <w:rsid w:val="00152CF3"/>
    <w:rsid w:val="00154146"/>
    <w:rsid w:val="00154478"/>
    <w:rsid w:val="001578EA"/>
    <w:rsid w:val="00162920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2D79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210"/>
    <w:rsid w:val="00213A12"/>
    <w:rsid w:val="0021724C"/>
    <w:rsid w:val="00223CC9"/>
    <w:rsid w:val="00225590"/>
    <w:rsid w:val="0022792C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67B9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1737"/>
    <w:rsid w:val="00327A14"/>
    <w:rsid w:val="0033083C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1172"/>
    <w:rsid w:val="00396E74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566F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D60A9"/>
    <w:rsid w:val="004E6352"/>
    <w:rsid w:val="004E79D2"/>
    <w:rsid w:val="004F07E8"/>
    <w:rsid w:val="004F6C04"/>
    <w:rsid w:val="004F722E"/>
    <w:rsid w:val="00502166"/>
    <w:rsid w:val="00503F60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B7FAE"/>
    <w:rsid w:val="005C22EA"/>
    <w:rsid w:val="005C5EA1"/>
    <w:rsid w:val="005D7F03"/>
    <w:rsid w:val="005E26A9"/>
    <w:rsid w:val="005E6F99"/>
    <w:rsid w:val="00611EB6"/>
    <w:rsid w:val="00612489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23E2"/>
    <w:rsid w:val="0067460D"/>
    <w:rsid w:val="00683082"/>
    <w:rsid w:val="00684925"/>
    <w:rsid w:val="0069004E"/>
    <w:rsid w:val="006A7977"/>
    <w:rsid w:val="006B2B0F"/>
    <w:rsid w:val="006B798D"/>
    <w:rsid w:val="006C0B8B"/>
    <w:rsid w:val="006C574B"/>
    <w:rsid w:val="006C5E78"/>
    <w:rsid w:val="006C7485"/>
    <w:rsid w:val="006D3385"/>
    <w:rsid w:val="006E022A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6565D"/>
    <w:rsid w:val="00773436"/>
    <w:rsid w:val="0077753B"/>
    <w:rsid w:val="0078720D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0003"/>
    <w:rsid w:val="00872B54"/>
    <w:rsid w:val="00874D4B"/>
    <w:rsid w:val="00877EF5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88A"/>
    <w:rsid w:val="00902A1E"/>
    <w:rsid w:val="00906A61"/>
    <w:rsid w:val="0091064D"/>
    <w:rsid w:val="00923E0D"/>
    <w:rsid w:val="00925F14"/>
    <w:rsid w:val="00931685"/>
    <w:rsid w:val="00931BDD"/>
    <w:rsid w:val="00933B0A"/>
    <w:rsid w:val="00935047"/>
    <w:rsid w:val="00936A75"/>
    <w:rsid w:val="00946B57"/>
    <w:rsid w:val="00947DF1"/>
    <w:rsid w:val="00950851"/>
    <w:rsid w:val="00950D87"/>
    <w:rsid w:val="00950F38"/>
    <w:rsid w:val="0095454F"/>
    <w:rsid w:val="00955082"/>
    <w:rsid w:val="00961804"/>
    <w:rsid w:val="00964CFE"/>
    <w:rsid w:val="00964EA1"/>
    <w:rsid w:val="00971232"/>
    <w:rsid w:val="0097180A"/>
    <w:rsid w:val="009748AF"/>
    <w:rsid w:val="00976F33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D4471"/>
    <w:rsid w:val="009E0D4D"/>
    <w:rsid w:val="009E192C"/>
    <w:rsid w:val="009F79C1"/>
    <w:rsid w:val="00A00019"/>
    <w:rsid w:val="00A042F3"/>
    <w:rsid w:val="00A0491A"/>
    <w:rsid w:val="00A11ED9"/>
    <w:rsid w:val="00A11F4E"/>
    <w:rsid w:val="00A13614"/>
    <w:rsid w:val="00A17007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61D0C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B4E55"/>
    <w:rsid w:val="00AC0785"/>
    <w:rsid w:val="00AC0EFC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3074"/>
    <w:rsid w:val="00B952B0"/>
    <w:rsid w:val="00B9652A"/>
    <w:rsid w:val="00BA140A"/>
    <w:rsid w:val="00BA3669"/>
    <w:rsid w:val="00BA3F0E"/>
    <w:rsid w:val="00BA73E4"/>
    <w:rsid w:val="00BC3935"/>
    <w:rsid w:val="00BC3D5D"/>
    <w:rsid w:val="00BC62CC"/>
    <w:rsid w:val="00BC7133"/>
    <w:rsid w:val="00BC72EB"/>
    <w:rsid w:val="00BC7D4D"/>
    <w:rsid w:val="00BD005A"/>
    <w:rsid w:val="00BE00DE"/>
    <w:rsid w:val="00BE3125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D5AD4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E6981"/>
    <w:rsid w:val="00DF22C7"/>
    <w:rsid w:val="00DF27B4"/>
    <w:rsid w:val="00DF411E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56C1A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0A4E"/>
    <w:rsid w:val="00EA1DDE"/>
    <w:rsid w:val="00EA44E0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1332B"/>
    <w:rsid w:val="00F22305"/>
    <w:rsid w:val="00F25259"/>
    <w:rsid w:val="00F4310E"/>
    <w:rsid w:val="00F5625A"/>
    <w:rsid w:val="00F75EE0"/>
    <w:rsid w:val="00F80A95"/>
    <w:rsid w:val="00F8223A"/>
    <w:rsid w:val="00F87417"/>
    <w:rsid w:val="00F91BB1"/>
    <w:rsid w:val="00F92639"/>
    <w:rsid w:val="00F94F3B"/>
    <w:rsid w:val="00F957A3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0146A9B9"/>
    <w:rsid w:val="03977836"/>
    <w:rsid w:val="0544732D"/>
    <w:rsid w:val="057F8252"/>
    <w:rsid w:val="08271281"/>
    <w:rsid w:val="0D92FC14"/>
    <w:rsid w:val="0DF1D34D"/>
    <w:rsid w:val="118A233E"/>
    <w:rsid w:val="1314FA45"/>
    <w:rsid w:val="1341BBA5"/>
    <w:rsid w:val="138FA1EB"/>
    <w:rsid w:val="1537FFFC"/>
    <w:rsid w:val="162E03EB"/>
    <w:rsid w:val="1BD72384"/>
    <w:rsid w:val="1E1D5C5D"/>
    <w:rsid w:val="2033564B"/>
    <w:rsid w:val="22F22D2B"/>
    <w:rsid w:val="24A3F722"/>
    <w:rsid w:val="24BA8EDD"/>
    <w:rsid w:val="2582CDA7"/>
    <w:rsid w:val="2A3A48E6"/>
    <w:rsid w:val="2BF0D29F"/>
    <w:rsid w:val="2D50A328"/>
    <w:rsid w:val="2E127237"/>
    <w:rsid w:val="2E4FE51B"/>
    <w:rsid w:val="2E5F68FB"/>
    <w:rsid w:val="31E63256"/>
    <w:rsid w:val="35991BBB"/>
    <w:rsid w:val="36F109DA"/>
    <w:rsid w:val="37BD5A34"/>
    <w:rsid w:val="3BE72275"/>
    <w:rsid w:val="4025BD5E"/>
    <w:rsid w:val="44978CE1"/>
    <w:rsid w:val="5014C7B4"/>
    <w:rsid w:val="50692175"/>
    <w:rsid w:val="5102B570"/>
    <w:rsid w:val="559374FD"/>
    <w:rsid w:val="590A58D9"/>
    <w:rsid w:val="59BA7DC6"/>
    <w:rsid w:val="5CC847D8"/>
    <w:rsid w:val="5D0F4647"/>
    <w:rsid w:val="5DA18F94"/>
    <w:rsid w:val="6054476A"/>
    <w:rsid w:val="6314A514"/>
    <w:rsid w:val="66CCEF77"/>
    <w:rsid w:val="67692DD9"/>
    <w:rsid w:val="6946358A"/>
    <w:rsid w:val="6ABBD609"/>
    <w:rsid w:val="6C2D1AE1"/>
    <w:rsid w:val="6CA3D9A8"/>
    <w:rsid w:val="6E99EB92"/>
    <w:rsid w:val="733E5215"/>
    <w:rsid w:val="771AD26A"/>
    <w:rsid w:val="772A6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4F07E8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6" ma:contentTypeDescription="Opprett et nytt dokument." ma:contentTypeScope="" ma:versionID="6f4d1612a697d1d9ba894d059db703da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117241ecca089614cff2bd27e98f5e97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8B64FC-1724-41FA-B04A-6F81C2F1A54E}"/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4</TotalTime>
  <Pages>4</Pages>
  <Words>489</Words>
  <Characters>2592</Characters>
  <Application>Microsoft Office Word</Application>
  <DocSecurity>0</DocSecurity>
  <Lines>21</Lines>
  <Paragraphs>6</Paragraphs>
  <ScaleCrop>false</ScaleCrop>
  <Company/>
  <LinksUpToDate>false</LinksUpToDate>
  <CharactersWithSpaces>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Camilla Viken</cp:lastModifiedBy>
  <cp:revision>5</cp:revision>
  <dcterms:created xsi:type="dcterms:W3CDTF">2026-05-15T07:53:00Z</dcterms:created>
  <dcterms:modified xsi:type="dcterms:W3CDTF">2026-05-15T07:55:00Z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